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D818A" w14:textId="0BE645F5" w:rsidR="00591B32" w:rsidRDefault="00591B32" w:rsidP="00591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DEGHER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1C1681A0" w14:textId="6EABA924" w:rsidR="00591B32" w:rsidRDefault="00591B32" w:rsidP="00591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Helland.</w:t>
      </w:r>
    </w:p>
    <w:p w14:paraId="7CAF4174" w14:textId="77777777" w:rsidR="00591B32" w:rsidRDefault="00591B32" w:rsidP="00591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6EF36D" w14:textId="77777777" w:rsidR="00591B32" w:rsidRDefault="00591B32" w:rsidP="00591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7D9934" w14:textId="77777777" w:rsidR="00591B32" w:rsidRDefault="00591B32" w:rsidP="00591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Kilquite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</w:t>
      </w:r>
    </w:p>
    <w:p w14:paraId="166B3C5B" w14:textId="77777777" w:rsidR="00591B32" w:rsidRDefault="00591B32" w:rsidP="00591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Sergeaux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AF72815" w14:textId="77777777" w:rsidR="00591B32" w:rsidRDefault="00591B32" w:rsidP="00591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18-38)</w:t>
      </w:r>
    </w:p>
    <w:p w14:paraId="66C969DF" w14:textId="77777777" w:rsidR="00591B32" w:rsidRDefault="00591B32" w:rsidP="00591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EF6B59" w14:textId="77777777" w:rsidR="00591B32" w:rsidRDefault="00591B32" w:rsidP="00591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F61F49" w14:textId="77777777" w:rsidR="00591B32" w:rsidRPr="0076508C" w:rsidRDefault="00591B32" w:rsidP="00591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2021</w:t>
      </w:r>
    </w:p>
    <w:p w14:paraId="5FFD9BF0" w14:textId="7B1AE0D9" w:rsidR="00BA00AB" w:rsidRPr="00591B3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91B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5E06E2" w14:textId="77777777" w:rsidR="00591B32" w:rsidRDefault="00591B32" w:rsidP="009139A6">
      <w:r>
        <w:separator/>
      </w:r>
    </w:p>
  </w:endnote>
  <w:endnote w:type="continuationSeparator" w:id="0">
    <w:p w14:paraId="5A0A7D73" w14:textId="77777777" w:rsidR="00591B32" w:rsidRDefault="00591B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3C0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82F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12D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544112" w14:textId="77777777" w:rsidR="00591B32" w:rsidRDefault="00591B32" w:rsidP="009139A6">
      <w:r>
        <w:separator/>
      </w:r>
    </w:p>
  </w:footnote>
  <w:footnote w:type="continuationSeparator" w:id="0">
    <w:p w14:paraId="0A0C4728" w14:textId="77777777" w:rsidR="00591B32" w:rsidRDefault="00591B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C33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6C0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798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B32"/>
    <w:rsid w:val="000666E0"/>
    <w:rsid w:val="002510B7"/>
    <w:rsid w:val="00591B32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43C1D"/>
  <w15:chartTrackingRefBased/>
  <w15:docId w15:val="{F0822C39-120F-4ED8-A075-247ABB659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2021-03-15T17:02:00Z</dcterms:created>
  <dcterms:modified xsi:type="dcterms:W3CDTF">2021-03-15T17:03:00Z</dcterms:modified>
</cp:coreProperties>
</file>